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58B4" w14:textId="77777777" w:rsidR="00EC1442" w:rsidRDefault="00EC1442" w:rsidP="00EC1442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COBELDIK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58C5DC04" w14:textId="77777777" w:rsidR="00EC1442" w:rsidRDefault="00EC1442" w:rsidP="00EC1442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9966224" w14:textId="77777777" w:rsidR="00EC1442" w:rsidRDefault="00EC1442" w:rsidP="00EC1442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93FCD01" w14:textId="77777777" w:rsidR="00EC1442" w:rsidRDefault="00EC1442" w:rsidP="00EC1442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Sep.1399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Lincolnshire.  (C.F.R. 1399-1405 p.1)</w:t>
      </w:r>
    </w:p>
    <w:p w14:paraId="7FA8759A" w14:textId="77777777" w:rsidR="00EC1442" w:rsidRDefault="00EC1442" w:rsidP="00EC1442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</w:t>
      </w:r>
      <w:r>
        <w:rPr>
          <w:rFonts w:ascii="Times New Roman" w:hAnsi="Times New Roman" w:cs="Times New Roman"/>
          <w:sz w:val="24"/>
          <w:szCs w:val="24"/>
        </w:rPr>
        <w:tab/>
        <w:t>He was appointed Sheriff again.   (</w:t>
      </w:r>
      <w:proofErr w:type="gramStart"/>
      <w:r>
        <w:rPr>
          <w:rFonts w:ascii="Times New Roman" w:hAnsi="Times New Roman" w:cs="Times New Roman"/>
          <w:sz w:val="24"/>
          <w:szCs w:val="24"/>
        </w:rPr>
        <w:t>ibid</w:t>
      </w:r>
      <w:proofErr w:type="gramEnd"/>
      <w:r>
        <w:rPr>
          <w:rFonts w:ascii="Times New Roman" w:hAnsi="Times New Roman" w:cs="Times New Roman"/>
          <w:sz w:val="24"/>
          <w:szCs w:val="24"/>
        </w:rPr>
        <w:t>.p.19)</w:t>
      </w:r>
    </w:p>
    <w:p w14:paraId="7CB497C4" w14:textId="77777777" w:rsidR="00EC1442" w:rsidRDefault="00EC1442" w:rsidP="00EC1442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72F401A" w14:textId="77777777" w:rsidR="00EC1442" w:rsidRDefault="00EC1442" w:rsidP="00EC1442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ABAEFB3" w14:textId="77777777" w:rsidR="00EC1442" w:rsidRDefault="00EC1442" w:rsidP="00EC1442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2021</w:t>
      </w:r>
    </w:p>
    <w:p w14:paraId="11F1F3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B6E96" w14:textId="77777777" w:rsidR="00EC1442" w:rsidRDefault="00EC1442" w:rsidP="009139A6">
      <w:r>
        <w:separator/>
      </w:r>
    </w:p>
  </w:endnote>
  <w:endnote w:type="continuationSeparator" w:id="0">
    <w:p w14:paraId="3352A6A7" w14:textId="77777777" w:rsidR="00EC1442" w:rsidRDefault="00EC14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7A1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EBD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F22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BD356" w14:textId="77777777" w:rsidR="00EC1442" w:rsidRDefault="00EC1442" w:rsidP="009139A6">
      <w:r>
        <w:separator/>
      </w:r>
    </w:p>
  </w:footnote>
  <w:footnote w:type="continuationSeparator" w:id="0">
    <w:p w14:paraId="2823A456" w14:textId="77777777" w:rsidR="00EC1442" w:rsidRDefault="00EC14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FB5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187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B55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44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C144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B222F"/>
  <w15:chartTrackingRefBased/>
  <w15:docId w15:val="{19E7A42E-51A3-475A-8238-26E42326E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44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2021-06-05T18:52:00Z</dcterms:created>
  <dcterms:modified xsi:type="dcterms:W3CDTF">2021-06-05T18:52:00Z</dcterms:modified>
</cp:coreProperties>
</file>